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4EA6B" w14:textId="77777777" w:rsidR="00D02499" w:rsidRDefault="00D02499" w:rsidP="00D02499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Richard SWANSEY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4911E010" w14:textId="77777777" w:rsidR="00D02499" w:rsidRDefault="00D02499" w:rsidP="00D02499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of Yardley, Hertfordshire. Esquire.</w:t>
      </w:r>
    </w:p>
    <w:p w14:paraId="4DCDB3CF" w14:textId="77777777" w:rsidR="00D02499" w:rsidRDefault="00D02499" w:rsidP="00D02499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777D88D" w14:textId="77777777" w:rsidR="00D02499" w:rsidRDefault="00D02499" w:rsidP="00D02499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BBB7694" w14:textId="77777777" w:rsidR="00D02499" w:rsidRDefault="00D02499" w:rsidP="00D02499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John Martyn of London, mercer(q.v.), brought a plaint of debt against him,</w:t>
      </w:r>
    </w:p>
    <w:p w14:paraId="61C11867" w14:textId="77777777" w:rsidR="00D02499" w:rsidRDefault="00D02499" w:rsidP="00D02499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Robert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Kirkeham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Peterborough,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Northamptonshire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(q.v.), John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Harlyng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</w:t>
      </w:r>
    </w:p>
    <w:p w14:paraId="47D2255F" w14:textId="77777777" w:rsidR="00D02499" w:rsidRDefault="00D02499" w:rsidP="00D02499">
      <w:pPr>
        <w:pStyle w:val="NoSpacing"/>
        <w:ind w:left="720" w:firstLine="720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Crowhurst, Surrey(q.v.), William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Bele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Canterbury(q.v.),</w:t>
      </w:r>
    </w:p>
    <w:p w14:paraId="63F09450" w14:textId="77777777" w:rsidR="00D02499" w:rsidRDefault="00D02499" w:rsidP="00D02499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William Nicolson of Lynn, Norfolk(q.v.), and his wife, Eleanor(q.v.).</w:t>
      </w:r>
    </w:p>
    <w:p w14:paraId="1F76A2FF" w14:textId="77777777" w:rsidR="00D02499" w:rsidRDefault="00D02499" w:rsidP="00D02499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2557D3A0" w14:textId="77777777" w:rsidR="00D02499" w:rsidRDefault="00D02499" w:rsidP="00D02499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55E6370" w14:textId="77777777" w:rsidR="00D02499" w:rsidRDefault="00D02499" w:rsidP="00D02499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1199004" w14:textId="77777777" w:rsidR="00D02499" w:rsidRDefault="00D02499" w:rsidP="00D02499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9 December 2021</w:t>
      </w:r>
    </w:p>
    <w:p w14:paraId="024282B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EDDE5" w14:textId="77777777" w:rsidR="00D02499" w:rsidRDefault="00D02499" w:rsidP="009139A6">
      <w:r>
        <w:separator/>
      </w:r>
    </w:p>
  </w:endnote>
  <w:endnote w:type="continuationSeparator" w:id="0">
    <w:p w14:paraId="7E6C7C7E" w14:textId="77777777" w:rsidR="00D02499" w:rsidRDefault="00D0249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9FB4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67B8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6435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DFF66" w14:textId="77777777" w:rsidR="00D02499" w:rsidRDefault="00D02499" w:rsidP="009139A6">
      <w:r>
        <w:separator/>
      </w:r>
    </w:p>
  </w:footnote>
  <w:footnote w:type="continuationSeparator" w:id="0">
    <w:p w14:paraId="2EE674D3" w14:textId="77777777" w:rsidR="00D02499" w:rsidRDefault="00D0249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4809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66AB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A2B7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499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0249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F04EEC"/>
  <w15:chartTrackingRefBased/>
  <w15:docId w15:val="{396263E5-FABF-4375-B124-78A859705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024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2022-01-10T12:19:00Z</dcterms:created>
  <dcterms:modified xsi:type="dcterms:W3CDTF">2022-01-10T12:19:00Z</dcterms:modified>
</cp:coreProperties>
</file>